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1C" w:rsidRDefault="00C12184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  </w:t>
      </w:r>
      <w:r w:rsidR="00450C40">
        <w:rPr>
          <w:sz w:val="22"/>
        </w:rPr>
        <w:t xml:space="preserve">  </w:t>
      </w:r>
    </w:p>
    <w:p w:rsidR="00560D1C" w:rsidRDefault="00560D1C" w:rsidP="00560D1C">
      <w:pPr>
        <w:pStyle w:val="Kop1"/>
        <w:rPr>
          <w:sz w:val="22"/>
        </w:rPr>
      </w:pPr>
    </w:p>
    <w:p w:rsidR="00560D1C" w:rsidRPr="0052198B" w:rsidRDefault="008624BE" w:rsidP="00560D1C">
      <w:pPr>
        <w:pStyle w:val="Kop1"/>
        <w:rPr>
          <w:sz w:val="22"/>
        </w:rPr>
      </w:pPr>
      <w:r>
        <w:rPr>
          <w:sz w:val="22"/>
        </w:rPr>
        <w:t>Bijlage 4</w:t>
      </w:r>
      <w:bookmarkStart w:id="1" w:name="_GoBack"/>
      <w:bookmarkEnd w:id="1"/>
      <w:r w:rsidR="00E8393A">
        <w:rPr>
          <w:sz w:val="22"/>
        </w:rPr>
        <w:t xml:space="preserve">            F</w:t>
      </w:r>
      <w:r w:rsidR="00560D1C" w:rsidRPr="0052198B">
        <w:rPr>
          <w:sz w:val="22"/>
        </w:rPr>
        <w:t>ormat referentie</w:t>
      </w:r>
      <w:bookmarkEnd w:id="0"/>
    </w:p>
    <w:p w:rsidR="00560D1C" w:rsidRPr="004E2B95" w:rsidRDefault="00560D1C" w:rsidP="00560D1C"/>
    <w:p w:rsidR="00DE6B75" w:rsidRPr="004E2B95" w:rsidRDefault="00DE6B75" w:rsidP="00560D1C">
      <w:pPr>
        <w:rPr>
          <w:b/>
        </w:rPr>
      </w:pPr>
    </w:p>
    <w:p w:rsidR="00EA2C6D" w:rsidRPr="00D33566" w:rsidRDefault="00EA2C6D" w:rsidP="00EA2C6D">
      <w:pPr>
        <w:spacing w:line="312" w:lineRule="auto"/>
        <w:rPr>
          <w:rFonts w:cs="Tahoma"/>
          <w:b/>
        </w:rPr>
      </w:pPr>
      <w:r w:rsidRPr="00D33566">
        <w:rPr>
          <w:rFonts w:cs="Tahoma"/>
          <w:b/>
        </w:rPr>
        <w:t xml:space="preserve">Aan te tonen competentie: </w:t>
      </w:r>
      <w:r w:rsidRPr="00D33566">
        <w:rPr>
          <w:rFonts w:cs="Tahoma"/>
          <w:highlight w:val="lightGray"/>
        </w:rPr>
        <w:t>&lt;benoemen&gt;</w:t>
      </w:r>
    </w:p>
    <w:p w:rsidR="00560D1C" w:rsidRDefault="00560D1C" w:rsidP="00560D1C"/>
    <w:p w:rsidR="00EA2C6D" w:rsidRPr="004E2B95" w:rsidRDefault="00EA2C6D" w:rsidP="00560D1C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r w:rsidRPr="004E2B95">
              <w:t>Naam project:</w:t>
            </w:r>
          </w:p>
          <w:p w:rsidR="00560D1C" w:rsidRPr="004E2B95" w:rsidRDefault="00560D1C" w:rsidP="002B7B00"/>
        </w:tc>
        <w:tc>
          <w:tcPr>
            <w:tcW w:w="4661" w:type="dxa"/>
          </w:tcPr>
          <w:p w:rsidR="00560D1C" w:rsidRPr="004E2B95" w:rsidRDefault="00560D1C" w:rsidP="002B7B00">
            <w:r w:rsidRPr="004E2B95"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projectnaam</w:t>
            </w:r>
            <w:r w:rsidRPr="004E2B95">
              <w:fldChar w:fldCharType="end"/>
            </w:r>
          </w:p>
          <w:p w:rsidR="00DE6B75" w:rsidRPr="004E2B95" w:rsidRDefault="00DE6B75" w:rsidP="002B7B00"/>
        </w:tc>
      </w:tr>
      <w:tr w:rsidR="00560D1C" w:rsidRPr="004E2B95" w:rsidTr="002B7B00">
        <w:tc>
          <w:tcPr>
            <w:tcW w:w="4661" w:type="dxa"/>
          </w:tcPr>
          <w:p w:rsidR="00560D1C" w:rsidRPr="004E2B95" w:rsidRDefault="00634B11" w:rsidP="002B7B00">
            <w:r w:rsidRPr="004E2B95">
              <w:t>Beschrijving project</w:t>
            </w:r>
            <w:r w:rsidR="00560D1C" w:rsidRPr="004E2B95">
              <w:t>:</w:t>
            </w:r>
          </w:p>
          <w:p w:rsidR="00560D1C" w:rsidRPr="004E2B95" w:rsidRDefault="00560D1C" w:rsidP="002B7B00"/>
        </w:tc>
        <w:tc>
          <w:tcPr>
            <w:tcW w:w="4661" w:type="dxa"/>
          </w:tcPr>
          <w:p w:rsidR="00560D1C" w:rsidRPr="004E2B95" w:rsidRDefault="00560D1C" w:rsidP="002B7B00">
            <w:r w:rsidRPr="004E2B95"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omschrijving</w:t>
            </w:r>
            <w:r w:rsidRPr="004E2B95">
              <w:fldChar w:fldCharType="end"/>
            </w: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0532C7" w:rsidP="002B7B00">
            <w:r w:rsidRPr="004E2B95">
              <w:t>Datum van oplevering</w:t>
            </w:r>
            <w:r w:rsidR="00560D1C" w:rsidRPr="004E2B95">
              <w:t>:</w:t>
            </w:r>
          </w:p>
          <w:p w:rsidR="00560D1C" w:rsidRPr="004E2B95" w:rsidRDefault="00560D1C" w:rsidP="002B7B00"/>
        </w:tc>
        <w:tc>
          <w:tcPr>
            <w:tcW w:w="4661" w:type="dxa"/>
          </w:tcPr>
          <w:p w:rsidR="00560D1C" w:rsidRPr="004E2B95" w:rsidRDefault="000532C7" w:rsidP="002B7B00">
            <w:r w:rsidRPr="004E2B95">
              <w:rPr>
                <w:highlight w:val="lightGray"/>
              </w:rPr>
              <w:t>datum</w:t>
            </w:r>
          </w:p>
          <w:p w:rsidR="00560D1C" w:rsidRPr="004E2B95" w:rsidRDefault="00560D1C" w:rsidP="002B7B00"/>
        </w:tc>
      </w:tr>
      <w:tr w:rsidR="000532C7" w:rsidRPr="004E2B95" w:rsidTr="002B7B00">
        <w:tc>
          <w:tcPr>
            <w:tcW w:w="4661" w:type="dxa"/>
          </w:tcPr>
          <w:p w:rsidR="000532C7" w:rsidRPr="004E2B95" w:rsidRDefault="000532C7" w:rsidP="002B7B00">
            <w:r w:rsidRPr="004E2B95">
              <w:t>Plaats van uitvoering:</w:t>
            </w:r>
          </w:p>
        </w:tc>
        <w:tc>
          <w:tcPr>
            <w:tcW w:w="4661" w:type="dxa"/>
          </w:tcPr>
          <w:p w:rsidR="000532C7" w:rsidRPr="004E2B95" w:rsidRDefault="000532C7" w:rsidP="002B7B00">
            <w:pPr>
              <w:rPr>
                <w:highlight w:val="lightGray"/>
              </w:rPr>
            </w:pPr>
            <w:r w:rsidRPr="004E2B95"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geografische aanduiding</w:t>
            </w:r>
            <w:r w:rsidRPr="004E2B95">
              <w:fldChar w:fldCharType="end"/>
            </w: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r w:rsidRPr="004E2B95">
              <w:t>(Aandeel in de) aanneemsom of gefactureerd bedrag:</w:t>
            </w:r>
          </w:p>
          <w:p w:rsidR="00560D1C" w:rsidRPr="004E2B95" w:rsidRDefault="00560D1C" w:rsidP="002B7B00"/>
        </w:tc>
        <w:tc>
          <w:tcPr>
            <w:tcW w:w="4661" w:type="dxa"/>
          </w:tcPr>
          <w:p w:rsidR="00560D1C" w:rsidRPr="004E2B95" w:rsidRDefault="00560D1C" w:rsidP="002B7B00">
            <w:r w:rsidRPr="004E2B95">
              <w:t xml:space="preserve">€ </w:t>
            </w:r>
            <w:r w:rsidRPr="004E2B95"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bedrag</w:t>
            </w:r>
            <w:r w:rsidRPr="004E2B95">
              <w:fldChar w:fldCharType="end"/>
            </w:r>
            <w:r w:rsidRPr="004E2B95">
              <w:t xml:space="preserve"> (excl. BTW)</w:t>
            </w: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C46714" w:rsidP="002B7B00">
            <w:r>
              <w:t>Naam O</w:t>
            </w:r>
            <w:r w:rsidR="00560D1C" w:rsidRPr="004E2B95">
              <w:t>pdrachtge</w:t>
            </w:r>
            <w:r>
              <w:t>ver/contactpersoon prestatie</w:t>
            </w:r>
            <w:r w:rsidR="00560D1C" w:rsidRPr="004E2B95">
              <w:t>verklaring:</w:t>
            </w:r>
          </w:p>
          <w:p w:rsidR="00560D1C" w:rsidRPr="004E2B95" w:rsidRDefault="00560D1C" w:rsidP="002B7B00"/>
        </w:tc>
        <w:tc>
          <w:tcPr>
            <w:tcW w:w="4661" w:type="dxa"/>
          </w:tcPr>
          <w:p w:rsidR="00560D1C" w:rsidRPr="004E2B95" w:rsidRDefault="00560D1C" w:rsidP="002B7B00">
            <w:r w:rsidRPr="004E2B95"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naam</w:t>
            </w:r>
            <w:r w:rsidRPr="004E2B95">
              <w:fldChar w:fldCharType="end"/>
            </w:r>
            <w:r w:rsidRPr="004E2B95">
              <w:t>,</w:t>
            </w:r>
          </w:p>
          <w:p w:rsidR="00560D1C" w:rsidRPr="004E2B95" w:rsidRDefault="00560D1C" w:rsidP="002B7B00">
            <w:r w:rsidRPr="004E2B95"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adres</w:t>
            </w:r>
            <w:r w:rsidRPr="004E2B95">
              <w:fldChar w:fldCharType="end"/>
            </w:r>
            <w:r w:rsidRPr="004E2B95">
              <w:t xml:space="preserve">, </w:t>
            </w:r>
          </w:p>
          <w:p w:rsidR="00560D1C" w:rsidRPr="004E2B95" w:rsidRDefault="00560D1C" w:rsidP="002B7B00">
            <w:r w:rsidRPr="004E2B95"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plaats van vestiging</w:t>
            </w:r>
            <w:r w:rsidRPr="004E2B95">
              <w:fldChar w:fldCharType="end"/>
            </w:r>
            <w:r w:rsidRPr="004E2B95">
              <w:t xml:space="preserve">, </w:t>
            </w:r>
          </w:p>
          <w:p w:rsidR="00560D1C" w:rsidRPr="004E2B95" w:rsidRDefault="00560D1C" w:rsidP="002B7B00">
            <w:r w:rsidRPr="004E2B95"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telefoonnummer</w:t>
            </w:r>
            <w:r w:rsidRPr="004E2B95">
              <w:fldChar w:fldCharType="end"/>
            </w:r>
            <w:r w:rsidRPr="004E2B95">
              <w:t>.</w:t>
            </w:r>
          </w:p>
        </w:tc>
      </w:tr>
      <w:tr w:rsidR="00E8393A" w:rsidRPr="004E2B95" w:rsidTr="002B7B00">
        <w:tc>
          <w:tcPr>
            <w:tcW w:w="4661" w:type="dxa"/>
          </w:tcPr>
          <w:p w:rsidR="00E8393A" w:rsidRPr="004E2B95" w:rsidRDefault="00634B11" w:rsidP="002B7B00">
            <w:r w:rsidRPr="004E2B95">
              <w:t xml:space="preserve">Aan welke </w:t>
            </w:r>
            <w:r w:rsidR="00C46714">
              <w:t>kern</w:t>
            </w:r>
            <w:r w:rsidRPr="004E2B95">
              <w:t>competentie(s)</w:t>
            </w:r>
            <w:r w:rsidR="00E8393A" w:rsidRPr="004E2B95">
              <w:t xml:space="preserve"> wordt met dit project voldaan?</w:t>
            </w:r>
          </w:p>
        </w:tc>
        <w:tc>
          <w:tcPr>
            <w:tcW w:w="4661" w:type="dxa"/>
          </w:tcPr>
          <w:p w:rsidR="00E8393A" w:rsidRPr="004E2B95" w:rsidRDefault="00E8393A" w:rsidP="002B7B00"/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r w:rsidRPr="004E2B95">
              <w:t>Project uitgevoerd als hoofdaannemer:</w:t>
            </w:r>
          </w:p>
          <w:p w:rsidR="00560D1C" w:rsidRPr="004E2B95" w:rsidRDefault="00560D1C" w:rsidP="002B7B00"/>
        </w:tc>
        <w:tc>
          <w:tcPr>
            <w:tcW w:w="4661" w:type="dxa"/>
          </w:tcPr>
          <w:p w:rsidR="00560D1C" w:rsidRPr="004E2B95" w:rsidRDefault="00560D1C" w:rsidP="002B7B00">
            <w:r w:rsidRPr="004E2B95"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ja / nee</w:t>
            </w:r>
            <w:r w:rsidRPr="004E2B95">
              <w:fldChar w:fldCharType="end"/>
            </w: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r w:rsidRPr="004E2B95">
              <w:t xml:space="preserve">Project uitgevoerd als </w:t>
            </w:r>
            <w:proofErr w:type="spellStart"/>
            <w:r w:rsidRPr="004E2B95">
              <w:t>combinant</w:t>
            </w:r>
            <w:proofErr w:type="spellEnd"/>
            <w:r w:rsidRPr="004E2B95">
              <w:t xml:space="preserve">: </w:t>
            </w:r>
          </w:p>
        </w:tc>
        <w:tc>
          <w:tcPr>
            <w:tcW w:w="4661" w:type="dxa"/>
          </w:tcPr>
          <w:p w:rsidR="00560D1C" w:rsidRPr="004E2B95" w:rsidRDefault="00560D1C" w:rsidP="002B7B00">
            <w:r w:rsidRPr="004E2B95"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ja / nee</w:t>
            </w:r>
            <w:r w:rsidRPr="004E2B95">
              <w:fldChar w:fldCharType="end"/>
            </w:r>
          </w:p>
          <w:p w:rsidR="00560D1C" w:rsidRPr="004E2B95" w:rsidRDefault="00560D1C" w:rsidP="002B7B00">
            <w:r w:rsidRPr="004E2B95">
              <w:t xml:space="preserve">Zo ja, het percentage en de naam van </w:t>
            </w:r>
            <w:proofErr w:type="spellStart"/>
            <w:r w:rsidRPr="004E2B95">
              <w:t>combinanten</w:t>
            </w:r>
            <w:proofErr w:type="spellEnd"/>
            <w:r w:rsidRPr="004E2B95">
              <w:t>.</w:t>
            </w: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r w:rsidRPr="004E2B95">
              <w:t xml:space="preserve">Beschrijving van de feitelijk uitgevoerde werkzaamheden door uw onderneming (in combinatie) met betrekking tot de gevraagde </w:t>
            </w:r>
            <w:r w:rsidR="00C46714">
              <w:t>kern</w:t>
            </w:r>
            <w:r w:rsidRPr="004E2B95">
              <w:t>competentie(s)/</w:t>
            </w:r>
            <w:r w:rsidR="00C46714">
              <w:t xml:space="preserve"> </w:t>
            </w:r>
            <w:r w:rsidRPr="004E2B95">
              <w:t>minimumeis:</w:t>
            </w:r>
          </w:p>
          <w:p w:rsidR="00560D1C" w:rsidRPr="004E2B95" w:rsidRDefault="00560D1C" w:rsidP="002B7B00"/>
        </w:tc>
        <w:tc>
          <w:tcPr>
            <w:tcW w:w="4661" w:type="dxa"/>
          </w:tcPr>
          <w:p w:rsidR="00560D1C" w:rsidRPr="004E2B95" w:rsidRDefault="00560D1C" w:rsidP="002B7B00">
            <w:pPr>
              <w:rPr>
                <w:i/>
              </w:rPr>
            </w:pPr>
            <w:r w:rsidRPr="004E2B95">
              <w:rPr>
                <w:i/>
              </w:rPr>
              <w:t xml:space="preserve">LET OP: Aantonen dat (uw deel van) de werkzaamheden voldoen aan de gevraagde </w:t>
            </w:r>
            <w:r w:rsidR="00C46714">
              <w:rPr>
                <w:i/>
              </w:rPr>
              <w:t>kern</w:t>
            </w:r>
            <w:r w:rsidRPr="004E2B95">
              <w:rPr>
                <w:i/>
              </w:rPr>
              <w:t>competentie(s)/</w:t>
            </w:r>
            <w:r w:rsidR="00634B11" w:rsidRPr="004E2B95">
              <w:rPr>
                <w:i/>
              </w:rPr>
              <w:t xml:space="preserve"> </w:t>
            </w:r>
            <w:r w:rsidRPr="004E2B95">
              <w:rPr>
                <w:i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:rsidR="00560D1C" w:rsidRPr="004E2B95" w:rsidRDefault="00560D1C" w:rsidP="002B7B00"/>
        </w:tc>
      </w:tr>
      <w:tr w:rsidR="000532C7" w:rsidRPr="004E2B95" w:rsidTr="002B7B00">
        <w:tc>
          <w:tcPr>
            <w:tcW w:w="4661" w:type="dxa"/>
          </w:tcPr>
          <w:p w:rsidR="000532C7" w:rsidRPr="004E2B95" w:rsidRDefault="000532C7" w:rsidP="002B7B00">
            <w:r w:rsidRPr="004E2B95">
              <w:t xml:space="preserve">De door </w:t>
            </w:r>
            <w:proofErr w:type="spellStart"/>
            <w:r w:rsidRPr="004E2B95">
              <w:t>Combinant</w:t>
            </w:r>
            <w:proofErr w:type="spellEnd"/>
            <w:r w:rsidRPr="004E2B95">
              <w:t>(en)/ onderaannemer(s) uitgevoerde relevante werkzaamheden:</w:t>
            </w:r>
          </w:p>
        </w:tc>
        <w:tc>
          <w:tcPr>
            <w:tcW w:w="4661" w:type="dxa"/>
          </w:tcPr>
          <w:p w:rsidR="000532C7" w:rsidRPr="004E2B95" w:rsidRDefault="000532C7" w:rsidP="002B7B00"/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r w:rsidRPr="004E2B95">
              <w:t xml:space="preserve">Aanvullende documentatie/informatie toegevoegd: </w:t>
            </w:r>
          </w:p>
        </w:tc>
        <w:tc>
          <w:tcPr>
            <w:tcW w:w="4661" w:type="dxa"/>
          </w:tcPr>
          <w:p w:rsidR="00560D1C" w:rsidRPr="004E2B95" w:rsidRDefault="00560D1C" w:rsidP="002B7B00">
            <w:r w:rsidRPr="004E2B95"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instrText xml:space="preserve"> FORMTEXT </w:instrText>
            </w:r>
            <w:r w:rsidRPr="004E2B95">
              <w:fldChar w:fldCharType="separate"/>
            </w:r>
            <w:r w:rsidRPr="004E2B95">
              <w:t>ja / nee</w:t>
            </w:r>
            <w:r w:rsidRPr="004E2B95">
              <w:fldChar w:fldCharType="end"/>
            </w:r>
          </w:p>
        </w:tc>
      </w:tr>
    </w:tbl>
    <w:p w:rsidR="001E4CD9" w:rsidRPr="004E2B95" w:rsidRDefault="001E4CD9" w:rsidP="00560D1C"/>
    <w:p w:rsidR="00E8393A" w:rsidRPr="004E2B95" w:rsidRDefault="00E8393A" w:rsidP="00560D1C"/>
    <w:p w:rsidR="00C46714" w:rsidRPr="00C46714" w:rsidRDefault="00C46714" w:rsidP="00C46714">
      <w:pPr>
        <w:rPr>
          <w:i/>
        </w:rPr>
      </w:pPr>
      <w:r w:rsidRPr="00C46714">
        <w:rPr>
          <w:i/>
        </w:rPr>
        <w:t>N.B.: 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:rsidR="00E8393A" w:rsidRPr="00C46714" w:rsidRDefault="00E8393A" w:rsidP="00560D1C"/>
    <w:sectPr w:rsidR="00E8393A" w:rsidRPr="00C46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C6D" w:rsidRDefault="00EA2C6D">
      <w:r>
        <w:separator/>
      </w:r>
    </w:p>
  </w:endnote>
  <w:endnote w:type="continuationSeparator" w:id="0">
    <w:p w:rsidR="00EA2C6D" w:rsidRDefault="00EA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6D" w:rsidRDefault="00EA2C6D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Afdeling Ondersteuning &amp; Advies</w:t>
    </w:r>
  </w:p>
  <w:p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="00A444FF" w:rsidRPr="00560D1C" w:rsidRDefault="00E85D9A" w:rsidP="00E85D9A">
    <w:pPr>
      <w:pStyle w:val="Voettekst"/>
    </w:pPr>
    <w:r>
      <w:rPr>
        <w:sz w:val="16"/>
        <w:szCs w:val="16"/>
      </w:rPr>
      <w:t>Versie mei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6D" w:rsidRDefault="00EA2C6D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C6D" w:rsidRDefault="00EA2C6D">
      <w:r>
        <w:separator/>
      </w:r>
    </w:p>
  </w:footnote>
  <w:footnote w:type="continuationSeparator" w:id="0">
    <w:p w:rsidR="00EA2C6D" w:rsidRDefault="00EA2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6D" w:rsidRDefault="00EA2C6D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6D" w:rsidRDefault="00EA2C6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0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EA2C6D"/>
    <w:rsid w:val="000532C7"/>
    <w:rsid w:val="000644E0"/>
    <w:rsid w:val="001E4CD9"/>
    <w:rsid w:val="00217ED2"/>
    <w:rsid w:val="002D27FC"/>
    <w:rsid w:val="002D521A"/>
    <w:rsid w:val="00393C84"/>
    <w:rsid w:val="00435A24"/>
    <w:rsid w:val="00450C40"/>
    <w:rsid w:val="00477C64"/>
    <w:rsid w:val="004C682F"/>
    <w:rsid w:val="004E2B95"/>
    <w:rsid w:val="00560D1C"/>
    <w:rsid w:val="005F0CB5"/>
    <w:rsid w:val="00634B11"/>
    <w:rsid w:val="006359F9"/>
    <w:rsid w:val="006365C1"/>
    <w:rsid w:val="006B4888"/>
    <w:rsid w:val="007A7751"/>
    <w:rsid w:val="008624BE"/>
    <w:rsid w:val="009024B4"/>
    <w:rsid w:val="00A444FF"/>
    <w:rsid w:val="00AE574B"/>
    <w:rsid w:val="00B55489"/>
    <w:rsid w:val="00C12184"/>
    <w:rsid w:val="00C46714"/>
    <w:rsid w:val="00D53509"/>
    <w:rsid w:val="00D738A0"/>
    <w:rsid w:val="00DE6B75"/>
    <w:rsid w:val="00E8393A"/>
    <w:rsid w:val="00E85D9A"/>
    <w:rsid w:val="00EA2C6D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EA2C6D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A2C6D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A2C6D"/>
    <w:rPr>
      <w:rFonts w:ascii="Verdana" w:hAnsi="Verdana"/>
      <w:sz w:val="20"/>
    </w:rPr>
  </w:style>
  <w:style w:type="character" w:customStyle="1" w:styleId="BriefGegevensVast">
    <w:name w:val="BriefGegevensVast"/>
    <w:rsid w:val="00EA2C6D"/>
    <w:rPr>
      <w:rFonts w:ascii="Arial" w:hAnsi="Arial"/>
      <w:sz w:val="14"/>
    </w:rPr>
  </w:style>
  <w:style w:type="paragraph" w:styleId="Koptekst">
    <w:name w:val="header"/>
    <w:basedOn w:val="Standaard"/>
    <w:rsid w:val="00EA2C6D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EA2C6D"/>
  </w:style>
  <w:style w:type="paragraph" w:customStyle="1" w:styleId="StandaardMinuut">
    <w:name w:val="StandaardMinuut"/>
    <w:basedOn w:val="Koptekst"/>
    <w:rsid w:val="00EA2C6D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A2C6D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A2C6D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EA2C6D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A2C6D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A2C6D"/>
    <w:rPr>
      <w:rFonts w:ascii="Verdana" w:hAnsi="Verdana"/>
      <w:sz w:val="20"/>
    </w:rPr>
  </w:style>
  <w:style w:type="character" w:customStyle="1" w:styleId="BriefGegevensVast">
    <w:name w:val="BriefGegevensVast"/>
    <w:rsid w:val="00EA2C6D"/>
    <w:rPr>
      <w:rFonts w:ascii="Arial" w:hAnsi="Arial"/>
      <w:sz w:val="14"/>
    </w:rPr>
  </w:style>
  <w:style w:type="paragraph" w:styleId="Koptekst">
    <w:name w:val="header"/>
    <w:basedOn w:val="Standaard"/>
    <w:rsid w:val="00EA2C6D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EA2C6D"/>
  </w:style>
  <w:style w:type="paragraph" w:customStyle="1" w:styleId="StandaardMinuut">
    <w:name w:val="StandaardMinuut"/>
    <w:basedOn w:val="Koptekst"/>
    <w:rsid w:val="00EA2C6D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A2C6D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A2C6D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3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3.3 Bijlage format referentieopdracht.dotx</Template>
  <TotalTime>3</TotalTime>
  <Pages>1</Pages>
  <Words>184</Words>
  <Characters>1475</Characters>
  <Application>Microsoft Office Word</Application>
  <DocSecurity>0</DocSecurity>
  <Lines>81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 Westdijk</dc:creator>
  <cp:lastModifiedBy>swestdijk</cp:lastModifiedBy>
  <cp:revision>2</cp:revision>
  <dcterms:created xsi:type="dcterms:W3CDTF">2018-10-22T11:25:00Z</dcterms:created>
  <dcterms:modified xsi:type="dcterms:W3CDTF">2018-10-26T08:32:00Z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